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MARTEN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 (fl.1504)</w:t>
      </w:r>
    </w:p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Rainham, Kent.</w:t>
      </w:r>
    </w:p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1504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494D" w:rsidRPr="000A14D7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6494D" w:rsidP="002649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94D" w:rsidRDefault="0026494D" w:rsidP="00564E3C">
      <w:pPr>
        <w:spacing w:after="0" w:line="240" w:lineRule="auto"/>
      </w:pPr>
      <w:r>
        <w:separator/>
      </w:r>
    </w:p>
  </w:endnote>
  <w:endnote w:type="continuationSeparator" w:id="0">
    <w:p w:rsidR="0026494D" w:rsidRDefault="002649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6494D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94D" w:rsidRDefault="0026494D" w:rsidP="00564E3C">
      <w:pPr>
        <w:spacing w:after="0" w:line="240" w:lineRule="auto"/>
      </w:pPr>
      <w:r>
        <w:separator/>
      </w:r>
    </w:p>
  </w:footnote>
  <w:footnote w:type="continuationSeparator" w:id="0">
    <w:p w:rsidR="0026494D" w:rsidRDefault="002649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94D"/>
    <w:rsid w:val="0026494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AE202C-276F-4F54-BAFD-6B263EBE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2015-11-03T21:12:00Z</dcterms:created>
  <dcterms:modified xsi:type="dcterms:W3CDTF">2015-11-03T21:13:00Z</dcterms:modified>
</cp:coreProperties>
</file>